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1129"/>
        <w:gridCol w:w="2420"/>
        <w:gridCol w:w="4389"/>
      </w:tblGrid>
      <w:tr w:rsidR="00724B18" w:rsidRPr="000F71E0" w:rsidTr="00DA6E2F">
        <w:trPr>
          <w:trHeight w:val="377"/>
        </w:trPr>
        <w:tc>
          <w:tcPr>
            <w:tcW w:w="8675" w:type="dxa"/>
            <w:gridSpan w:val="4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Version Control</w:t>
            </w:r>
          </w:p>
        </w:tc>
      </w:tr>
      <w:tr w:rsidR="00724B18" w:rsidRPr="000F71E0" w:rsidTr="00DA6E2F">
        <w:trPr>
          <w:trHeight w:val="283"/>
        </w:trPr>
        <w:tc>
          <w:tcPr>
            <w:tcW w:w="737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Version</w:t>
            </w:r>
          </w:p>
        </w:tc>
        <w:tc>
          <w:tcPr>
            <w:tcW w:w="1129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Date</w:t>
            </w:r>
          </w:p>
        </w:tc>
        <w:tc>
          <w:tcPr>
            <w:tcW w:w="2420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Author</w:t>
            </w:r>
          </w:p>
        </w:tc>
        <w:tc>
          <w:tcPr>
            <w:tcW w:w="4389" w:type="dxa"/>
            <w:shd w:val="clear" w:color="auto" w:fill="DBE5F1" w:themeFill="accent1" w:themeFillTint="33"/>
            <w:vAlign w:val="center"/>
          </w:tcPr>
          <w:p w:rsidR="00724B18" w:rsidRPr="000F71E0" w:rsidRDefault="00724B18" w:rsidP="00DA6E2F">
            <w:pPr>
              <w:pStyle w:val="Verses"/>
              <w:rPr>
                <w:b/>
              </w:rPr>
            </w:pPr>
            <w:r w:rsidRPr="000F71E0">
              <w:rPr>
                <w:b/>
              </w:rPr>
              <w:t xml:space="preserve">Revision Notes</w:t>
            </w:r>
          </w:p>
        </w:tc>
      </w:tr>
      <w:tr w:rsidR="00724B18" w:rsidRPr="00C52528" w:rsidTr="00DA6E2F">
        <w:trPr>
          <w:trHeight w:val="340"/>
        </w:trPr>
        <w:tc>
          <w:tcPr>
            <w:tcW w:w="737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  <w:tc>
          <w:tcPr>
            <w:tcW w:w="1129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  <w:tc>
          <w:tcPr>
            <w:tcW w:w="2420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  <w:tc>
          <w:tcPr>
            <w:tcW w:w="4389" w:type="dxa"/>
            <w:vAlign w:val="center"/>
          </w:tcPr>
          <w:p w:rsidR="00724B18" w:rsidRPr="00C52528" w:rsidRDefault="00724B18" w:rsidP="00DA6E2F">
            <w:pPr>
              <w:pStyle w:val="Verses"/>
            </w:pPr>
          </w:p>
        </w:tc>
      </w:tr>
    </w:tbl>
    <w:p w:rsidR="0055540E" w:rsidRDefault="0055540E" w:rsidP="003D377B"/>
    <w:p w:rsidR="00217A04" w:rsidRPr="00057D0A" w:rsidRDefault="008843C9" w:rsidP="0086122C">
      <w:pPr>
        <w:pStyle w:val="Heading1"/>
        <w:numPr>
          <w:ilvl w:val="0"/>
          <w:numId w:val="0"/>
        </w:numPr>
      </w:pPr>
      <w:r w:rsidRPr="008843C9">
        <w:t xml:space="preserve">Purpose of this document</w:t>
      </w:r>
    </w:p>
    <w:p w:rsidR="003D377B" w:rsidRDefault="00B36609" w:rsidP="003D377B">
      <w:r>
        <w:t xml:space="preserve">Describe in detail every deliverable and work package defined in the WBS - Work Breakdown Structure.</w:t>
      </w:r>
      <w:hyperlink r:id="rId8" w:tooltip="Estrutura Analítica do Projeto" w:history="1">
        <w:r w:rsidR="00CF2C10" w:rsidRPr="00CF2C10">
          <w:rPr>
            <w:rStyle w:val="Hyperlink"/>
          </w:rPr>
          <w:t/>
        </w:r>
      </w:hyperlink>
      <w:r w:rsidR="008B0EF7">
        <w:t/>
      </w:r>
    </w:p>
    <w:p w:rsidR="008B0EF7" w:rsidRDefault="008B0EF7" w:rsidP="003D377B"/>
    <w:p w:rsidR="008843C9" w:rsidRDefault="008843C9" w:rsidP="003D377B"/>
    <w:p w:rsidR="004B60F1" w:rsidRPr="00057D0A" w:rsidRDefault="001B3ABC" w:rsidP="00B36609">
      <w:pPr>
        <w:pStyle w:val="Heading1"/>
      </w:pPr>
      <w:r>
        <w:t xml:space="preserve">Phase 1</w:t>
      </w:r>
      <w:r w:rsidR="00B36609">
        <w:t/>
      </w:r>
    </w:p>
    <w:p w:rsidR="008843C9" w:rsidRDefault="008843C9" w:rsidP="003D377B"/>
    <w:p w:rsidR="00217A04" w:rsidRDefault="001B3ABC" w:rsidP="00217A04">
      <w:pPr>
        <w:pStyle w:val="Heading2"/>
      </w:pPr>
      <w:r>
        <w:t xml:space="preserve">Deliverable 1</w:t>
      </w:r>
      <w:r w:rsidR="00217A04">
        <w:t/>
      </w:r>
    </w:p>
    <w:p w:rsidR="00217A04" w:rsidRDefault="00217A04" w:rsidP="003D377B"/>
    <w:p w:rsidR="00217A04" w:rsidRDefault="00217A04" w:rsidP="003D377B"/>
    <w:p w:rsidR="008843C9" w:rsidRDefault="00217A04" w:rsidP="00217A04">
      <w:pPr>
        <w:pStyle w:val="Heading1"/>
        <w:numPr>
          <w:ilvl w:val="0"/>
          <w:numId w:val="0"/>
        </w:numPr>
      </w:pPr>
      <w:r>
        <w:t xml:space="preserve">Additional Information</w:t>
      </w:r>
    </w:p>
    <w:p w:rsidR="00217A04" w:rsidRDefault="00217A04" w:rsidP="003D377B"/>
    <w:p w:rsidR="00217A04" w:rsidRDefault="00217A04" w:rsidP="003D377B"/>
    <w:p w:rsidR="008843C9" w:rsidRDefault="000908A4" w:rsidP="000F71E0">
      <w:pPr>
        <w:pStyle w:val="Heading1"/>
        <w:numPr>
          <w:ilvl w:val="0"/>
          <w:numId w:val="0"/>
        </w:numPr>
      </w:pPr>
      <w:r>
        <w:t xml:space="preserve">References</w:t>
      </w:r>
    </w:p>
    <w:p w:rsidR="000908A4" w:rsidRDefault="000908A4" w:rsidP="003D377B"/>
    <w:p w:rsidR="000908A4" w:rsidRDefault="000908A4" w:rsidP="003D377B"/>
    <w:p w:rsidR="00724B18" w:rsidRPr="00AA3C95" w:rsidRDefault="00724B18" w:rsidP="00724B18"/>
    <w:tbl>
      <w:tblPr>
        <w:tblW w:w="8675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438"/>
        <w:gridCol w:w="4678"/>
        <w:gridCol w:w="1559"/>
      </w:tblGrid>
      <w:tr w:rsidR="00724B18" w:rsidRPr="00C52528" w:rsidTr="00DA6E2F">
        <w:trPr>
          <w:trHeight w:val="377"/>
        </w:trPr>
        <w:tc>
          <w:tcPr>
            <w:tcW w:w="8675" w:type="dxa"/>
            <w:gridSpan w:val="3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 xml:space="preserve">Approvals</w:t>
            </w:r>
          </w:p>
        </w:tc>
      </w:tr>
      <w:tr w:rsidR="00724B18" w:rsidRPr="00C52528" w:rsidTr="00DA6E2F">
        <w:trPr>
          <w:trHeight w:val="283"/>
        </w:trPr>
        <w:tc>
          <w:tcPr>
            <w:tcW w:w="2438" w:type="dxa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 xml:space="preserve">Participant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 xml:space="preserve">Signature</w:t>
            </w:r>
          </w:p>
        </w:tc>
        <w:tc>
          <w:tcPr>
            <w:tcW w:w="1559" w:type="dxa"/>
            <w:shd w:val="clear" w:color="auto" w:fill="DBE5F1" w:themeFill="accent1" w:themeFillTint="33"/>
            <w:vAlign w:val="center"/>
          </w:tcPr>
          <w:p w:rsidR="00724B18" w:rsidRPr="00C52528" w:rsidRDefault="00724B18" w:rsidP="00DA6E2F">
            <w:pPr>
              <w:pStyle w:val="Aprovaes"/>
              <w:rPr>
                <w:b w:val="0"/>
              </w:rPr>
            </w:pPr>
            <w:r>
              <w:t xml:space="preserve">Date</w:t>
            </w:r>
          </w:p>
        </w:tc>
      </w:tr>
      <w:tr w:rsidR="00724B18" w:rsidRPr="00C52528" w:rsidTr="00DA6E2F">
        <w:trPr>
          <w:trHeight w:val="340"/>
        </w:trPr>
        <w:tc>
          <w:tcPr>
            <w:tcW w:w="2438" w:type="dxa"/>
            <w:vAlign w:val="center"/>
          </w:tcPr>
          <w:p w:rsidR="00724B18" w:rsidRPr="00CE3355" w:rsidRDefault="00724B18" w:rsidP="00DA6E2F">
            <w:pPr>
              <w:pStyle w:val="Aprovaes"/>
            </w:pPr>
            <w:r w:rsidRPr="00CE3355">
              <w:t xml:space="preserve">Project Sponsor</w:t>
            </w:r>
          </w:p>
        </w:tc>
        <w:tc>
          <w:tcPr>
            <w:tcW w:w="4678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  <w:tc>
          <w:tcPr>
            <w:tcW w:w="1559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</w:tr>
      <w:tr w:rsidR="00724B18" w:rsidRPr="00C52528" w:rsidTr="00DA6E2F">
        <w:trPr>
          <w:trHeight w:val="340"/>
        </w:trPr>
        <w:tc>
          <w:tcPr>
            <w:tcW w:w="2438" w:type="dxa"/>
            <w:vAlign w:val="center"/>
          </w:tcPr>
          <w:p w:rsidR="00724B18" w:rsidRPr="00CE3355" w:rsidRDefault="00724B18" w:rsidP="00DA6E2F">
            <w:pPr>
              <w:pStyle w:val="Aprovaes"/>
            </w:pPr>
            <w:r>
              <w:t xml:space="preserve">Project Manager</w:t>
            </w:r>
          </w:p>
        </w:tc>
        <w:tc>
          <w:tcPr>
            <w:tcW w:w="4678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  <w:tc>
          <w:tcPr>
            <w:tcW w:w="1559" w:type="dxa"/>
            <w:vAlign w:val="center"/>
          </w:tcPr>
          <w:p w:rsidR="00724B18" w:rsidRPr="00C52528" w:rsidRDefault="00724B18" w:rsidP="00DA6E2F">
            <w:pPr>
              <w:pStyle w:val="Aprovaes"/>
            </w:pPr>
          </w:p>
        </w:tc>
      </w:tr>
    </w:tbl>
    <w:p w:rsidR="008843C9" w:rsidRDefault="008843C9" w:rsidP="003D377B"/>
    <w:sectPr w:rsidR="008843C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3BA" w:rsidRDefault="003F73BA" w:rsidP="005E1593">
      <w:r>
        <w:separator/>
      </w:r>
    </w:p>
  </w:endnote>
  <w:endnote w:type="continuationSeparator" w:id="0">
    <w:p w:rsidR="003F73BA" w:rsidRDefault="003F73BA" w:rsidP="005E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04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739"/>
      <w:gridCol w:w="5302"/>
    </w:tblGrid>
    <w:tr w:rsidR="00DA1DE9" w:rsidRPr="006419CA" w:rsidTr="002010AE">
      <w:trPr>
        <w:jc w:val="center"/>
      </w:trPr>
      <w:tc>
        <w:tcPr>
          <w:tcW w:w="2739" w:type="dxa"/>
          <w:vAlign w:val="center"/>
        </w:tcPr>
        <w:p w:rsidR="00DA1DE9" w:rsidRPr="00377F0A" w:rsidRDefault="00DA1DE9" w:rsidP="00AC3F7B">
          <w:pPr>
            <w:pStyle w:val="Rodap"/>
          </w:pPr>
          <w:r w:rsidRPr="00377F0A">
            <w:fldChar w:fldCharType="begin"/>
          </w:r>
          <w:r w:rsidRPr="00377F0A">
            <w:instrText xml:space="preserve"> FILENAME </w:instrText>
          </w:r>
          <w:r w:rsidRPr="00377F0A">
            <w:fldChar w:fldCharType="separate"/>
          </w:r>
          <w:r w:rsidR="000035B8">
            <w:t xml:space="preserve">WBS Dictionary</w:t>
          </w:r>
          <w:r w:rsidRPr="00377F0A">
            <w:fldChar w:fldCharType="end"/>
          </w:r>
        </w:p>
      </w:tc>
      <w:tc>
        <w:tcPr>
          <w:tcW w:w="5302" w:type="dxa"/>
          <w:vAlign w:val="center"/>
        </w:tcPr>
        <w:p w:rsidR="00DA1DE9" w:rsidRPr="004D3AE7" w:rsidRDefault="00DA1DE9" w:rsidP="002010AE">
          <w:pPr>
            <w:pStyle w:val="RodapDir"/>
          </w:pPr>
          <w:r w:rsidRPr="004D3AE7">
            <w:t xml:space="preserve">Page 1 of 1</w:t>
          </w:r>
          <w:r w:rsidRPr="004D3AE7">
            <w:fldChar w:fldCharType="begin"/>
          </w:r>
          <w:r w:rsidRPr="004D3AE7">
            <w:instrText xml:space="preserve"> PAGE </w:instrText>
          </w:r>
          <w:r w:rsidRPr="004D3AE7">
            <w:fldChar w:fldCharType="separate"/>
          </w:r>
          <w:r w:rsidR="00BA7984">
            <w:rPr>
              <w:noProof/>
            </w:rPr>
            <w:t/>
          </w:r>
          <w:r w:rsidRPr="004D3AE7">
            <w:fldChar w:fldCharType="end"/>
          </w:r>
          <w:r w:rsidRPr="004D3AE7">
            <w:t xml:space="preserve"/>
          </w:r>
          <w:r w:rsidR="003C115F">
            <w:rPr>
              <w:noProof/>
            </w:rPr>
            <w:fldChar w:fldCharType="begin"/>
          </w:r>
          <w:r w:rsidR="003C115F">
            <w:rPr>
              <w:noProof/>
            </w:rPr>
            <w:instrText xml:space="preserve"> NUMPAGES </w:instrText>
          </w:r>
          <w:r w:rsidR="003C115F">
            <w:rPr>
              <w:noProof/>
            </w:rPr>
            <w:fldChar w:fldCharType="separate"/>
          </w:r>
          <w:r w:rsidR="00BA7984">
            <w:rPr>
              <w:noProof/>
            </w:rPr>
            <w:t/>
          </w:r>
          <w:r w:rsidR="003C115F">
            <w:rPr>
              <w:noProof/>
            </w:rPr>
            <w:fldChar w:fldCharType="end"/>
          </w:r>
        </w:p>
      </w:tc>
    </w:tr>
    <w:tr w:rsidR="002010AE" w:rsidRPr="006419CA" w:rsidTr="002010AE">
      <w:trPr>
        <w:jc w:val="center"/>
      </w:trPr>
      <w:tc>
        <w:tcPr>
          <w:tcW w:w="2739" w:type="dxa"/>
          <w:vAlign w:val="center"/>
        </w:tcPr>
        <w:sdt>
          <w:sdtPr>
            <w:alias w:val="Company"/>
            <w:tag w:val=""/>
            <w:id w:val="744378343"/>
            <w:placeholder>
              <w:docPart w:val="1068DC4CB81143A88CB7B601B57017F0"/>
            </w:placeholder>
            <w:dataBinding w:prefixMappings="xmlns:ns0='http://schemas.openxmlformats.org/officeDocument/2006/extended-properties' " w:xpath="/ns0:Properties[1]/ns0:Company[1]" w:storeItemID="{6668398D-A668-4E3E-A5EB-62B293D839F1}"/>
            <w:text/>
          </w:sdtPr>
          <w:sdtEndPr/>
          <w:sdtContent>
            <w:p w:rsidR="002010AE" w:rsidRPr="002010AE" w:rsidRDefault="002010AE" w:rsidP="00AC3F7B">
              <w:pPr>
                <w:pStyle w:val="Rodap"/>
                <w:rPr>
                  <w:rFonts w:cstheme="minorBidi"/>
                  <w:noProof w:val="0"/>
                  <w:color w:val="auto"/>
                </w:rPr>
              </w:pPr>
              <w:r>
                <w:t xml:space="preserve">Project Together</w:t>
              </w:r>
            </w:p>
          </w:sdtContent>
        </w:sdt>
      </w:tc>
      <w:tc>
        <w:tcPr>
          <w:tcW w:w="5302" w:type="dxa"/>
          <w:vAlign w:val="center"/>
        </w:tcPr>
        <w:sdt>
          <w:sdtPr>
            <w:alias w:val="Comments"/>
            <w:tag w:val=""/>
            <w:id w:val="-246427391"/>
            <w:placeholder>
              <w:docPart w:val="CD4913651F3C4816A95C4222421AAFB6"/>
            </w:placeholder>
    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    <w:text w:multiLine="1"/>
          </w:sdtPr>
          <w:sdtEndPr/>
          <w:sdtContent>
            <w:p w:rsidR="002010AE" w:rsidRPr="004D3AE7" w:rsidRDefault="002010AE" w:rsidP="002010AE">
              <w:pPr>
                <w:pStyle w:val="RodapDir"/>
              </w:pPr>
              <w:r>
                <w:t xml:space="preserve">https://projectmanagement.com.br</w:t>
              </w:r>
            </w:p>
          </w:sdtContent>
        </w:sdt>
      </w:tc>
    </w:tr>
  </w:tbl>
  <w:p w:rsidR="006419CA" w:rsidRPr="006419CA" w:rsidRDefault="006419CA" w:rsidP="006419C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3BA" w:rsidRDefault="003F73BA" w:rsidP="005E1593">
      <w:r>
        <w:separator/>
      </w:r>
    </w:p>
  </w:footnote>
  <w:footnote w:type="continuationSeparator" w:id="0">
    <w:p w:rsidR="003F73BA" w:rsidRDefault="003F73BA" w:rsidP="005E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8448" w:type="dxa"/>
      <w:jc w:val="center"/>
      <w:tblLayout w:type="fixed"/>
      <w:tblLook w:val="01E0" w:firstRow="1" w:lastRow="1" w:firstColumn="1" w:lastColumn="1" w:noHBand="0" w:noVBand="0"/>
    </w:tblPr>
    <w:tblGrid>
      <w:gridCol w:w="6492"/>
      <w:gridCol w:w="1956"/>
    </w:tblGrid>
    <w:tr w:rsidR="000F71E0" w:rsidRPr="00724B18" w:rsidTr="00BA7984">
      <w:trPr>
        <w:trHeight w:val="567"/>
        <w:jc w:val="center"/>
      </w:trPr>
      <w:tc>
        <w:tcPr>
          <w:tcW w:w="6492" w:type="dxa"/>
          <w:vAlign w:val="center"/>
        </w:tcPr>
        <w:bookmarkStart w:id="0" w:name="_GoBack" w:colFirst="1" w:colLast="1"/>
        <w:p w:rsidR="000F71E0" w:rsidRPr="000F71E0" w:rsidRDefault="000F71E0" w:rsidP="000F71E0">
          <w:pPr>
            <w:rPr>
              <w:sz w:val="22"/>
            </w:rPr>
          </w:pPr>
          <w:r w:rsidRPr="000F71E0">
            <w:fldChar w:fldCharType="begin"/>
          </w:r>
          <w:r w:rsidRPr="000F71E0">
            <w:rPr>
              <w:sz w:val="22"/>
            </w:rPr>
            <w:instrText xml:space="preserve"> TITLE   \* MERGEFORMAT </w:instrText>
          </w:r>
          <w:r w:rsidRPr="000F71E0">
            <w:fldChar w:fldCharType="separate"/>
          </w:r>
          <w:r w:rsidRPr="000F71E0">
            <w:rPr>
              <w:sz w:val="22"/>
            </w:rPr>
            <w:t xml:space="preserve">WBS Dictionary</w:t>
          </w:r>
          <w:r w:rsidRPr="000F71E0">
            <w:fldChar w:fldCharType="end"/>
          </w:r>
        </w:p>
      </w:tc>
      <w:tc>
        <w:tcPr>
          <w:tcW w:w="1956" w:type="dxa"/>
          <w:vMerge w:val="restart"/>
          <w:vAlign w:val="bottom"/>
        </w:tcPr>
        <w:p w:rsidR="000F71E0" w:rsidRPr="00AD691F" w:rsidRDefault="00BA7984" w:rsidP="00BA7984">
          <w:pPr>
            <w:pStyle w:val="Descrio"/>
            <w:jc w:val="center"/>
          </w:pPr>
          <w:hyperlink r:id="rId1" w:history="1">
            <w:r>
              <w:object w:dxaOrig="2650" w:dyaOrig="1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40.2pt" o:ole="">
                  <v:imagedata r:id="rId2" o:title=""/>
                </v:shape>
                <o:OLEObject Type="Embed" ProgID="PBrush" ShapeID="_x0000_i1025" DrawAspect="Content" ObjectID="_1686743805" r:id="rId3"/>
              </w:object>
            </w:r>
          </w:hyperlink>
        </w:p>
      </w:tc>
    </w:tr>
    <w:bookmarkEnd w:id="0"/>
    <w:tr w:rsidR="000F71E0" w:rsidRPr="00724B18" w:rsidTr="00D52D85">
      <w:trPr>
        <w:trHeight w:val="567"/>
        <w:jc w:val="center"/>
      </w:trPr>
      <w:tc>
        <w:tcPr>
          <w:tcW w:w="6492" w:type="dxa"/>
          <w:vAlign w:val="center"/>
        </w:tcPr>
        <w:p w:rsidR="000F71E0" w:rsidRPr="000F71E0" w:rsidRDefault="000F71E0" w:rsidP="000F71E0">
          <w:pPr>
            <w:rPr>
              <w:sz w:val="22"/>
            </w:rPr>
          </w:pPr>
          <w:r w:rsidRPr="000F71E0">
            <w:fldChar w:fldCharType="begin"/>
          </w:r>
          <w:r w:rsidRPr="000F71E0">
            <w:rPr>
              <w:sz w:val="22"/>
            </w:rPr>
            <w:instrText xml:space="preserve"> SUBJECT   \* MERGEFORMAT </w:instrText>
          </w:r>
          <w:r w:rsidRPr="000F71E0">
            <w:fldChar w:fldCharType="separate"/>
          </w:r>
          <w:r w:rsidRPr="000F71E0">
            <w:rPr>
              <w:sz w:val="22"/>
            </w:rPr>
            <w:t xml:space="preserve">Project Name</w:t>
          </w:r>
          <w:r w:rsidRPr="000F71E0">
            <w:fldChar w:fldCharType="end"/>
          </w:r>
        </w:p>
      </w:tc>
      <w:tc>
        <w:tcPr>
          <w:tcW w:w="1956" w:type="dxa"/>
          <w:vMerge/>
        </w:tcPr>
        <w:p w:rsidR="000F71E0" w:rsidRPr="00724B18" w:rsidRDefault="000F71E0" w:rsidP="000F71E0">
          <w:pPr>
            <w:pStyle w:val="Header"/>
            <w:rPr>
              <w:rFonts w:ascii="Century Gothic" w:hAnsi="Century Gothic"/>
              <w:b/>
            </w:rPr>
          </w:pPr>
        </w:p>
      </w:tc>
    </w:tr>
  </w:tbl>
  <w:p w:rsidR="005E1593" w:rsidRDefault="005E15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0AE" w:rsidRDefault="002010A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701DAB"/>
    <w:multiLevelType w:val="multilevel"/>
    <w:tmpl w:val="0416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1DE9"/>
    <w:rsid w:val="000035B8"/>
    <w:rsid w:val="0001467C"/>
    <w:rsid w:val="000908A4"/>
    <w:rsid w:val="000E2853"/>
    <w:rsid w:val="000F16D4"/>
    <w:rsid w:val="000F7082"/>
    <w:rsid w:val="000F71E0"/>
    <w:rsid w:val="00167F6E"/>
    <w:rsid w:val="00190B71"/>
    <w:rsid w:val="001B3ABC"/>
    <w:rsid w:val="001B644B"/>
    <w:rsid w:val="001D497F"/>
    <w:rsid w:val="001F3D30"/>
    <w:rsid w:val="002010AE"/>
    <w:rsid w:val="00215804"/>
    <w:rsid w:val="00217A04"/>
    <w:rsid w:val="00274187"/>
    <w:rsid w:val="002A2876"/>
    <w:rsid w:val="00331443"/>
    <w:rsid w:val="00341B09"/>
    <w:rsid w:val="0034544C"/>
    <w:rsid w:val="00372DE1"/>
    <w:rsid w:val="00377F0A"/>
    <w:rsid w:val="0039124D"/>
    <w:rsid w:val="003A390D"/>
    <w:rsid w:val="003C115F"/>
    <w:rsid w:val="003D377B"/>
    <w:rsid w:val="003F0E33"/>
    <w:rsid w:val="003F73BA"/>
    <w:rsid w:val="00411AD0"/>
    <w:rsid w:val="0042609D"/>
    <w:rsid w:val="00492C4E"/>
    <w:rsid w:val="004B0AB4"/>
    <w:rsid w:val="004B2855"/>
    <w:rsid w:val="004B60F1"/>
    <w:rsid w:val="004F7277"/>
    <w:rsid w:val="005165BF"/>
    <w:rsid w:val="00554431"/>
    <w:rsid w:val="005546E1"/>
    <w:rsid w:val="0055540E"/>
    <w:rsid w:val="005E1593"/>
    <w:rsid w:val="005F487B"/>
    <w:rsid w:val="00603ACD"/>
    <w:rsid w:val="006419CA"/>
    <w:rsid w:val="00663704"/>
    <w:rsid w:val="006822EC"/>
    <w:rsid w:val="006A233C"/>
    <w:rsid w:val="00724B18"/>
    <w:rsid w:val="00736916"/>
    <w:rsid w:val="00743E89"/>
    <w:rsid w:val="00756B55"/>
    <w:rsid w:val="007A054B"/>
    <w:rsid w:val="007B4E8D"/>
    <w:rsid w:val="00842903"/>
    <w:rsid w:val="0086122C"/>
    <w:rsid w:val="00871E89"/>
    <w:rsid w:val="008843C9"/>
    <w:rsid w:val="008A1557"/>
    <w:rsid w:val="008B0EF7"/>
    <w:rsid w:val="008C6BD7"/>
    <w:rsid w:val="00964C4E"/>
    <w:rsid w:val="00980543"/>
    <w:rsid w:val="00996E98"/>
    <w:rsid w:val="009E7715"/>
    <w:rsid w:val="00AC3F7B"/>
    <w:rsid w:val="00AD06FD"/>
    <w:rsid w:val="00AE1992"/>
    <w:rsid w:val="00AF15FC"/>
    <w:rsid w:val="00B12363"/>
    <w:rsid w:val="00B36609"/>
    <w:rsid w:val="00B36D73"/>
    <w:rsid w:val="00B37F64"/>
    <w:rsid w:val="00BA7984"/>
    <w:rsid w:val="00C101ED"/>
    <w:rsid w:val="00C24A34"/>
    <w:rsid w:val="00C52528"/>
    <w:rsid w:val="00C902CE"/>
    <w:rsid w:val="00C94975"/>
    <w:rsid w:val="00CB7149"/>
    <w:rsid w:val="00CE2B3B"/>
    <w:rsid w:val="00CF2C10"/>
    <w:rsid w:val="00D068CD"/>
    <w:rsid w:val="00D37957"/>
    <w:rsid w:val="00D95F4C"/>
    <w:rsid w:val="00DA14AF"/>
    <w:rsid w:val="00DA1DE9"/>
    <w:rsid w:val="00E20301"/>
    <w:rsid w:val="00E34C15"/>
    <w:rsid w:val="00E634CA"/>
    <w:rsid w:val="00EA5AAE"/>
    <w:rsid w:val="00EB765A"/>
    <w:rsid w:val="00EE14B8"/>
    <w:rsid w:val="00F01E3C"/>
    <w:rsid w:val="00F04C8A"/>
    <w:rsid w:val="00FB5A09"/>
    <w:rsid w:val="00FC2077"/>
    <w:rsid w:val="00FC29B1"/>
    <w:rsid w:val="00FF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B74904-DAB6-4E00-88BE-21061BF4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1E0"/>
    <w:pPr>
      <w:spacing w:after="0" w:line="240" w:lineRule="auto"/>
    </w:pPr>
    <w:rPr>
      <w:rFonts w:ascii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0543"/>
    <w:pPr>
      <w:keepNext/>
      <w:keepLines/>
      <w:numPr>
        <w:numId w:val="1"/>
      </w:numPr>
      <w:spacing w:before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46E1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60F1"/>
    <w:pPr>
      <w:keepNext/>
      <w:keepLines/>
      <w:numPr>
        <w:ilvl w:val="2"/>
        <w:numId w:val="1"/>
      </w:numPr>
      <w:spacing w:before="120"/>
      <w:outlineLvl w:val="2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6609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6609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6609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6609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6609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6609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1593"/>
  </w:style>
  <w:style w:type="paragraph" w:styleId="Footer">
    <w:name w:val="footer"/>
    <w:basedOn w:val="Normal"/>
    <w:link w:val="FooterChar"/>
    <w:unhideWhenUsed/>
    <w:rsid w:val="005E1593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rsid w:val="005E1593"/>
  </w:style>
  <w:style w:type="paragraph" w:customStyle="1" w:styleId="Descrio">
    <w:name w:val="Descrição"/>
    <w:basedOn w:val="Header"/>
    <w:rsid w:val="005E1593"/>
    <w:pPr>
      <w:tabs>
        <w:tab w:val="clear" w:pos="4252"/>
        <w:tab w:val="clear" w:pos="8504"/>
        <w:tab w:val="center" w:pos="4320"/>
        <w:tab w:val="right" w:pos="8640"/>
      </w:tabs>
    </w:pPr>
    <w:rPr>
      <w:rFonts w:eastAsia="Times" w:cs="Times New Roman"/>
      <w:sz w:val="16"/>
      <w:szCs w:val="20"/>
      <w:lang w:val="en-US" w:eastAsia="pt-BR"/>
    </w:rPr>
  </w:style>
  <w:style w:type="table" w:styleId="TableGrid">
    <w:name w:val="Table Grid"/>
    <w:basedOn w:val="TableNormal"/>
    <w:rsid w:val="005E1593"/>
    <w:pPr>
      <w:spacing w:after="240" w:line="240" w:lineRule="auto"/>
      <w:jc w:val="both"/>
    </w:pPr>
    <w:rPr>
      <w:rFonts w:ascii="Times" w:eastAsia="Times" w:hAnsi="Times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E15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159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9805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u w:val="single"/>
    </w:rPr>
  </w:style>
  <w:style w:type="paragraph" w:customStyle="1" w:styleId="Tabela">
    <w:name w:val="Tabela"/>
    <w:basedOn w:val="Normal"/>
    <w:rsid w:val="008843C9"/>
    <w:rPr>
      <w:rFonts w:eastAsia="Times" w:cs="Times New Roman"/>
      <w:szCs w:val="16"/>
      <w:lang w:eastAsia="pt-BR"/>
    </w:rPr>
  </w:style>
  <w:style w:type="character" w:customStyle="1" w:styleId="Heading3Char">
    <w:name w:val="Heading 3 Char"/>
    <w:basedOn w:val="DefaultParagraphFont"/>
    <w:link w:val="Heading3"/>
    <w:uiPriority w:val="9"/>
    <w:rsid w:val="004B60F1"/>
    <w:rPr>
      <w:rFonts w:asciiTheme="majorHAnsi" w:eastAsiaTheme="majorEastAsia" w:hAnsiTheme="majorHAnsi" w:cstheme="majorBidi"/>
      <w:b/>
      <w:bCs/>
      <w:color w:val="365F91" w:themeColor="accent1" w:themeShade="BF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546E1"/>
    <w:rPr>
      <w:rFonts w:asciiTheme="majorHAnsi" w:eastAsiaTheme="majorEastAsia" w:hAnsiTheme="majorHAnsi" w:cstheme="majorBidi"/>
      <w:b/>
      <w:bCs/>
      <w:color w:val="244061" w:themeColor="accent1" w:themeShade="80"/>
      <w:sz w:val="28"/>
      <w:szCs w:val="26"/>
    </w:rPr>
  </w:style>
  <w:style w:type="paragraph" w:customStyle="1" w:styleId="Verses">
    <w:name w:val="Versões"/>
    <w:link w:val="VersesChar"/>
    <w:qFormat/>
    <w:rsid w:val="000F71E0"/>
    <w:pPr>
      <w:spacing w:after="0" w:line="240" w:lineRule="auto"/>
      <w:jc w:val="center"/>
    </w:pPr>
    <w:rPr>
      <w:rFonts w:ascii="Calibri" w:hAnsi="Calibri"/>
    </w:rPr>
  </w:style>
  <w:style w:type="character" w:customStyle="1" w:styleId="VersesChar">
    <w:name w:val="Versões Char"/>
    <w:basedOn w:val="DefaultParagraphFont"/>
    <w:link w:val="Verses"/>
    <w:rsid w:val="000F71E0"/>
    <w:rPr>
      <w:rFonts w:ascii="Calibri" w:hAnsi="Calibri"/>
    </w:rPr>
  </w:style>
  <w:style w:type="paragraph" w:customStyle="1" w:styleId="Comments">
    <w:name w:val="Comments"/>
    <w:basedOn w:val="Descrio"/>
    <w:link w:val="CommentsChar"/>
    <w:autoRedefine/>
    <w:qFormat/>
    <w:rsid w:val="00217A04"/>
    <w:rPr>
      <w:rFonts w:asciiTheme="minorHAnsi" w:hAnsiTheme="minorHAnsi"/>
      <w:lang w:val="pt-BR"/>
    </w:rPr>
  </w:style>
  <w:style w:type="character" w:customStyle="1" w:styleId="CommentsChar">
    <w:name w:val="Comments Char"/>
    <w:basedOn w:val="DefaultParagraphFont"/>
    <w:link w:val="Comments"/>
    <w:rsid w:val="00217A04"/>
    <w:rPr>
      <w:rFonts w:eastAsia="Times" w:cs="Times New Roman"/>
      <w:sz w:val="16"/>
      <w:szCs w:val="20"/>
      <w:lang w:eastAsia="pt-BR"/>
    </w:rPr>
  </w:style>
  <w:style w:type="paragraph" w:customStyle="1" w:styleId="Aprovaes">
    <w:name w:val="Aprovações"/>
    <w:qFormat/>
    <w:rsid w:val="00EB765A"/>
    <w:pPr>
      <w:spacing w:after="0" w:line="240" w:lineRule="auto"/>
      <w:jc w:val="center"/>
    </w:pPr>
    <w:rPr>
      <w:rFonts w:ascii="Calibri" w:hAnsi="Calibri"/>
      <w:b/>
    </w:rPr>
  </w:style>
  <w:style w:type="character" w:styleId="PlaceholderText">
    <w:name w:val="Placeholder Text"/>
    <w:basedOn w:val="DefaultParagraphFont"/>
    <w:uiPriority w:val="99"/>
    <w:semiHidden/>
    <w:rsid w:val="00377F0A"/>
    <w:rPr>
      <w:color w:val="808080"/>
    </w:rPr>
  </w:style>
  <w:style w:type="paragraph" w:customStyle="1" w:styleId="Rodap">
    <w:name w:val="Rodapé"/>
    <w:basedOn w:val="Footer"/>
    <w:link w:val="RodapChar"/>
    <w:qFormat/>
    <w:rsid w:val="000F71E0"/>
    <w:pPr>
      <w:spacing w:before="120"/>
    </w:pPr>
    <w:rPr>
      <w:rFonts w:cs="Tahoma"/>
      <w:noProof/>
      <w:color w:val="244061" w:themeColor="accent1" w:themeShade="80"/>
    </w:rPr>
  </w:style>
  <w:style w:type="paragraph" w:customStyle="1" w:styleId="RodapDir">
    <w:name w:val="Rodapé Dir."/>
    <w:basedOn w:val="Footer"/>
    <w:link w:val="RodapDirChar"/>
    <w:qFormat/>
    <w:rsid w:val="000F71E0"/>
    <w:pPr>
      <w:spacing w:before="120"/>
      <w:jc w:val="right"/>
    </w:pPr>
    <w:rPr>
      <w:rFonts w:cs="Tahoma"/>
      <w:color w:val="244061" w:themeColor="accent1" w:themeShade="80"/>
    </w:rPr>
  </w:style>
  <w:style w:type="character" w:customStyle="1" w:styleId="RodapChar">
    <w:name w:val="Rodapé Char"/>
    <w:basedOn w:val="FooterChar"/>
    <w:link w:val="Rodap"/>
    <w:rsid w:val="000F71E0"/>
    <w:rPr>
      <w:rFonts w:ascii="Calibri" w:hAnsi="Calibri" w:cs="Tahoma"/>
      <w:noProof/>
      <w:color w:val="244061" w:themeColor="accent1" w:themeShade="80"/>
    </w:rPr>
  </w:style>
  <w:style w:type="character" w:customStyle="1" w:styleId="RodapDirChar">
    <w:name w:val="Rodapé Dir. Char"/>
    <w:basedOn w:val="FooterChar"/>
    <w:link w:val="RodapDir"/>
    <w:rsid w:val="000F71E0"/>
    <w:rPr>
      <w:rFonts w:ascii="Calibri" w:hAnsi="Calibri" w:cs="Tahoma"/>
      <w:color w:val="244061" w:themeColor="accent1" w:themeShade="80"/>
    </w:rPr>
  </w:style>
  <w:style w:type="paragraph" w:styleId="Title">
    <w:name w:val="Title"/>
    <w:next w:val="Normal"/>
    <w:link w:val="TitleChar"/>
    <w:uiPriority w:val="10"/>
    <w:qFormat/>
    <w:rsid w:val="00B36609"/>
    <w:rPr>
      <w:rFonts w:asciiTheme="majorHAnsi" w:eastAsiaTheme="majorEastAsia" w:hAnsiTheme="majorHAnsi" w:cstheme="majorBidi"/>
      <w:b/>
      <w:bCs/>
      <w:color w:val="365F91" w:themeColor="accent1" w:themeShade="BF"/>
      <w:sz w:val="28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B36609"/>
    <w:rPr>
      <w:rFonts w:asciiTheme="majorHAnsi" w:eastAsiaTheme="majorEastAsia" w:hAnsiTheme="majorHAnsi" w:cstheme="majorBidi"/>
      <w:b/>
      <w:bCs/>
      <w:color w:val="365F91" w:themeColor="accent1" w:themeShade="BF"/>
      <w:sz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6609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6609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660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66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66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F01E3C"/>
    <w:pPr>
      <w:numPr>
        <w:numId w:val="0"/>
      </w:numPr>
      <w:spacing w:before="240" w:line="259" w:lineRule="auto"/>
      <w:outlineLvl w:val="9"/>
    </w:pPr>
    <w:rPr>
      <w:b w:val="0"/>
      <w:bCs w:val="0"/>
      <w:sz w:val="32"/>
      <w:szCs w:val="32"/>
      <w:u w:val="none"/>
      <w:lang w:eastAsia="pt-BR"/>
    </w:rPr>
  </w:style>
  <w:style w:type="paragraph" w:styleId="TOC1">
    <w:name w:val="toc 1"/>
    <w:basedOn w:val="Normal"/>
    <w:next w:val="Normal"/>
    <w:autoRedefine/>
    <w:uiPriority w:val="39"/>
    <w:unhideWhenUsed/>
    <w:rsid w:val="00F01E3C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01E3C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36916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critoriodeprojetos.com.br/eap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1.png"/><Relationship Id="rId1" Type="http://schemas.openxmlformats.org/officeDocument/2006/relationships/hyperlink" Target="https://escritoriodeprojetos.com.b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uardo\Dropbox\Itahye%20-%20PMO\Modelos\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068DC4CB81143A88CB7B601B57017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19656-08D2-4E70-88F1-EA1FC4C7C75B}"/>
      </w:docPartPr>
      <w:docPartBody>
        <w:p w:rsidR="009D1E1D" w:rsidRDefault="004454E6" w:rsidP="004454E6">
          <w:pPr>
            <w:pStyle w:val="1068DC4CB81143A88CB7B601B57017F0"/>
          </w:pPr>
          <w:r w:rsidRPr="00C00164">
            <w:rPr>
              <w:rStyle w:val="PlaceholderText"/>
            </w:rPr>
            <w:t>[Company]</w:t>
          </w:r>
        </w:p>
      </w:docPartBody>
    </w:docPart>
    <w:docPart>
      <w:docPartPr>
        <w:name w:val="CD4913651F3C4816A95C4222421AA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1354C-E035-4033-A3FA-6B93E396EA7E}"/>
      </w:docPartPr>
      <w:docPartBody>
        <w:p w:rsidR="009D1E1D" w:rsidRDefault="004454E6" w:rsidP="004454E6">
          <w:pPr>
            <w:pStyle w:val="CD4913651F3C4816A95C4222421AAFB6"/>
          </w:pPr>
          <w:r w:rsidRPr="00C00164">
            <w:rPr>
              <w:rStyle w:val="PlaceholderText"/>
            </w:rPr>
            <w:t>[Comments]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88A"/>
    <w:rsid w:val="002A688A"/>
    <w:rsid w:val="00324D6A"/>
    <w:rsid w:val="00387EA6"/>
    <w:rsid w:val="00400341"/>
    <w:rsid w:val="004454E6"/>
    <w:rsid w:val="004D51C8"/>
    <w:rsid w:val="005D1CDF"/>
    <w:rsid w:val="0062745D"/>
    <w:rsid w:val="00677F81"/>
    <w:rsid w:val="006F345D"/>
    <w:rsid w:val="00780DAF"/>
    <w:rsid w:val="008A1500"/>
    <w:rsid w:val="00936EFC"/>
    <w:rsid w:val="009A3067"/>
    <w:rsid w:val="009D1E1D"/>
    <w:rsid w:val="009D40FA"/>
    <w:rsid w:val="00A22482"/>
    <w:rsid w:val="00B439B3"/>
    <w:rsid w:val="00C503F9"/>
    <w:rsid w:val="00C7218F"/>
    <w:rsid w:val="00D64DC4"/>
    <w:rsid w:val="00D927C6"/>
    <w:rsid w:val="00E1725A"/>
    <w:rsid w:val="00E61439"/>
    <w:rsid w:val="00ED5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88A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54E6"/>
    <w:rPr>
      <w:color w:val="808080"/>
    </w:rPr>
  </w:style>
  <w:style w:type="paragraph" w:customStyle="1" w:styleId="A748C9AC2E744DDE8920F904EAA3C04D">
    <w:name w:val="A748C9AC2E744DDE8920F904EAA3C04D"/>
    <w:rsid w:val="004454E6"/>
  </w:style>
  <w:style w:type="paragraph" w:customStyle="1" w:styleId="1068DC4CB81143A88CB7B601B57017F0">
    <w:name w:val="1068DC4CB81143A88CB7B601B57017F0"/>
    <w:rsid w:val="004454E6"/>
  </w:style>
  <w:style w:type="paragraph" w:customStyle="1" w:styleId="CD4913651F3C4816A95C4222421AAFB6">
    <w:name w:val="CD4913651F3C4816A95C4222421AAFB6"/>
    <w:rsid w:val="004454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A723-0AA8-4CC5-ACE6-3C6A47829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92</TotalTime>
  <Pages>1</Pages>
  <Words>71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Dicionário da EAP</vt:lpstr>
    </vt:vector>
  </TitlesOfParts>
  <Company>PMO Escritório de Projetos</Company>
  <LinksUpToDate>false</LinksUpToDate>
  <CharactersWithSpaces>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Dicionário da EAP</dc:title>
  <dc:subject>Nome do Projeto</dc:subject>
  <dc:creator>eduardo@escritoriodeprojetos.com.br</dc:creator>
  <cp:keywords>Template Gerenciamento de Projetos</cp:keywords>
  <dc:description>http://escritoriodeprojetos.com.br</dc:description>
  <cp:lastModifiedBy>Eduardo Montes</cp:lastModifiedBy>
  <cp:revision>29</cp:revision>
  <dcterms:created xsi:type="dcterms:W3CDTF">2014-05-13T21:09:00Z</dcterms:created>
  <dcterms:modified xsi:type="dcterms:W3CDTF">2021-07-02T18:10:00Z</dcterms:modified>
</cp:coreProperties>
</file>